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C55001" w14:textId="1D2DA8EE" w:rsidR="00BA00AB" w:rsidRDefault="00BC30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PYGOT</w:t>
      </w:r>
      <w:r>
        <w:rPr>
          <w:rFonts w:cs="Times New Roman"/>
          <w:szCs w:val="24"/>
        </w:rPr>
        <w:t xml:space="preserve">       (fl.1485)</w:t>
      </w:r>
    </w:p>
    <w:p w14:paraId="1F77399A" w14:textId="77777777" w:rsidR="00BC3041" w:rsidRDefault="00BC3041" w:rsidP="009139A6">
      <w:pPr>
        <w:pStyle w:val="NoSpacing"/>
        <w:rPr>
          <w:rFonts w:cs="Times New Roman"/>
          <w:szCs w:val="24"/>
        </w:rPr>
      </w:pPr>
    </w:p>
    <w:p w14:paraId="0BC959B2" w14:textId="77777777" w:rsidR="00BC3041" w:rsidRDefault="00BC3041" w:rsidP="009139A6">
      <w:pPr>
        <w:pStyle w:val="NoSpacing"/>
        <w:rPr>
          <w:rFonts w:cs="Times New Roman"/>
          <w:szCs w:val="24"/>
        </w:rPr>
      </w:pPr>
    </w:p>
    <w:p w14:paraId="22011A02" w14:textId="7531BA3B" w:rsidR="00BC3041" w:rsidRDefault="00BC30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Oct.1485</w:t>
      </w:r>
      <w:r>
        <w:rPr>
          <w:rFonts w:cs="Times New Roman"/>
          <w:szCs w:val="24"/>
        </w:rPr>
        <w:tab/>
        <w:t>Writ of diem clausit extremum to the Escheator of Bedfordshire.</w:t>
      </w:r>
    </w:p>
    <w:p w14:paraId="2E673A77" w14:textId="44630A3A" w:rsidR="00BC3041" w:rsidRDefault="00BC30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(C.F.R. 1485-1509 p.2)</w:t>
      </w:r>
    </w:p>
    <w:p w14:paraId="6D279B58" w14:textId="77777777" w:rsidR="00BC3041" w:rsidRDefault="00BC3041" w:rsidP="009139A6">
      <w:pPr>
        <w:pStyle w:val="NoSpacing"/>
        <w:rPr>
          <w:rFonts w:cs="Times New Roman"/>
          <w:szCs w:val="24"/>
        </w:rPr>
      </w:pPr>
    </w:p>
    <w:p w14:paraId="6CD151A5" w14:textId="77777777" w:rsidR="00BC3041" w:rsidRDefault="00BC3041" w:rsidP="009139A6">
      <w:pPr>
        <w:pStyle w:val="NoSpacing"/>
        <w:rPr>
          <w:rFonts w:cs="Times New Roman"/>
          <w:szCs w:val="24"/>
        </w:rPr>
      </w:pPr>
    </w:p>
    <w:p w14:paraId="753B99A4" w14:textId="47BE6BA5" w:rsidR="00BC3041" w:rsidRPr="00BC3041" w:rsidRDefault="00BC3041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24 March 2024</w:t>
      </w:r>
    </w:p>
    <w:sectPr w:rsidR="00BC3041" w:rsidRPr="00BC304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34254" w14:textId="77777777" w:rsidR="00BC3041" w:rsidRDefault="00BC3041" w:rsidP="009139A6">
      <w:r>
        <w:separator/>
      </w:r>
    </w:p>
  </w:endnote>
  <w:endnote w:type="continuationSeparator" w:id="0">
    <w:p w14:paraId="4F939649" w14:textId="77777777" w:rsidR="00BC3041" w:rsidRDefault="00BC304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E2A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CD1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B0032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7B0F5" w14:textId="77777777" w:rsidR="00BC3041" w:rsidRDefault="00BC3041" w:rsidP="009139A6">
      <w:r>
        <w:separator/>
      </w:r>
    </w:p>
  </w:footnote>
  <w:footnote w:type="continuationSeparator" w:id="0">
    <w:p w14:paraId="219685B9" w14:textId="77777777" w:rsidR="00BC3041" w:rsidRDefault="00BC304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EF5E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F7A1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599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041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BC3041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12C1B2"/>
  <w15:chartTrackingRefBased/>
  <w15:docId w15:val="{8B76F527-0CB8-4F8C-B77C-8A76D3D01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3</TotalTime>
  <Pages>1</Pages>
  <Words>22</Words>
  <Characters>126</Characters>
  <Application>Microsoft Office Word</Application>
  <DocSecurity>0</DocSecurity>
  <Lines>1</Lines>
  <Paragraphs>1</Paragraphs>
  <ScaleCrop>false</ScaleCrop>
  <Company/>
  <LinksUpToDate>false</LinksUpToDate>
  <CharactersWithSpaces>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2024-03-24T21:11:00Z</dcterms:created>
  <dcterms:modified xsi:type="dcterms:W3CDTF">2024-03-24T21:14:00Z</dcterms:modified>
</cp:coreProperties>
</file>